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816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ROSE</w:t>
      </w:r>
      <w:r>
        <w:rPr>
          <w:rFonts w:ascii="Times New Roman" w:hAnsi="Times New Roman" w:cs="Times New Roman"/>
          <w:sz w:val="24"/>
          <w:szCs w:val="24"/>
        </w:rPr>
        <w:t xml:space="preserve">     (fl.1475-6)</w:t>
      </w:r>
    </w:p>
    <w:p w:rsidR="00E816FA" w:rsidRDefault="00E816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E816FA" w:rsidRDefault="00E816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16FA" w:rsidRDefault="00E816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16FA" w:rsidRDefault="00E816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1475-6</w:t>
      </w:r>
      <w:r>
        <w:rPr>
          <w:rFonts w:ascii="Times New Roman" w:hAnsi="Times New Roman" w:cs="Times New Roman"/>
          <w:sz w:val="24"/>
          <w:szCs w:val="24"/>
        </w:rPr>
        <w:tab/>
        <w:t>B.D.   (Alumni Cantab.vol.1 part 3 p.487)</w:t>
      </w:r>
    </w:p>
    <w:p w:rsidR="00E816FA" w:rsidRDefault="00E816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16FA" w:rsidRDefault="00E816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16FA" w:rsidRPr="00E816FA" w:rsidRDefault="00E816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2016</w:t>
      </w:r>
      <w:bookmarkStart w:id="0" w:name="_GoBack"/>
      <w:bookmarkEnd w:id="0"/>
    </w:p>
    <w:sectPr w:rsidR="00E816FA" w:rsidRPr="00E816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6FA" w:rsidRDefault="00E816FA" w:rsidP="00E71FC3">
      <w:pPr>
        <w:spacing w:after="0" w:line="240" w:lineRule="auto"/>
      </w:pPr>
      <w:r>
        <w:separator/>
      </w:r>
    </w:p>
  </w:endnote>
  <w:endnote w:type="continuationSeparator" w:id="0">
    <w:p w:rsidR="00E816FA" w:rsidRDefault="00E816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6FA" w:rsidRDefault="00E816FA" w:rsidP="00E71FC3">
      <w:pPr>
        <w:spacing w:after="0" w:line="240" w:lineRule="auto"/>
      </w:pPr>
      <w:r>
        <w:separator/>
      </w:r>
    </w:p>
  </w:footnote>
  <w:footnote w:type="continuationSeparator" w:id="0">
    <w:p w:rsidR="00E816FA" w:rsidRDefault="00E816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6FA"/>
    <w:rsid w:val="00AB52E8"/>
    <w:rsid w:val="00B16D3F"/>
    <w:rsid w:val="00E71FC3"/>
    <w:rsid w:val="00E816F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83ACE"/>
  <w15:chartTrackingRefBased/>
  <w15:docId w15:val="{D4316AB1-FE73-4418-BF82-2BBF7211D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2016-06-06T20:43:00Z</dcterms:created>
  <dcterms:modified xsi:type="dcterms:W3CDTF">2016-06-06T20:45:00Z</dcterms:modified>
</cp:coreProperties>
</file>